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F3" w:rsidRDefault="001468F3" w:rsidP="000205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6F6F">
        <w:rPr>
          <w:rFonts w:ascii="Times New Roman" w:hAnsi="Times New Roman"/>
          <w:b/>
          <w:sz w:val="28"/>
          <w:szCs w:val="28"/>
        </w:rPr>
        <w:t>Карта границ населенн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FE6F6F">
        <w:rPr>
          <w:rFonts w:ascii="Times New Roman" w:hAnsi="Times New Roman"/>
          <w:b/>
          <w:sz w:val="28"/>
          <w:szCs w:val="28"/>
        </w:rPr>
        <w:t xml:space="preserve"> пункт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1468F3" w:rsidRDefault="001468F3" w:rsidP="00020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Казьминка Грушево-Дубовского сельского поселения</w:t>
      </w:r>
    </w:p>
    <w:p w:rsidR="001468F3" w:rsidRDefault="001468F3" w:rsidP="00AC17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68F3" w:rsidRDefault="001468F3" w:rsidP="00655508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1468F3" w:rsidRDefault="001468F3" w:rsidP="00655508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56.25pt;height:22.5pt;visibility:visible">
            <v:imagedata r:id="rId5" o:title=""/>
          </v:shape>
        </w:pict>
      </w:r>
    </w:p>
    <w:p w:rsidR="001468F3" w:rsidRDefault="001468F3" w:rsidP="00655508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1468F3" w:rsidRDefault="001468F3" w:rsidP="00655508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Picture 5" o:spid="_x0000_i1026" type="#_x0000_t75" style="width:56.25pt;height:22.5pt;visibility:visible">
            <v:imagedata r:id="rId6" o:title=""/>
          </v:shape>
        </w:pict>
      </w:r>
    </w:p>
    <w:p w:rsidR="001468F3" w:rsidRDefault="001468F3" w:rsidP="00655508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1468F3" w:rsidRDefault="001468F3" w:rsidP="00EA36E7">
      <w:pPr>
        <w:rPr>
          <w:szCs w:val="32"/>
        </w:rPr>
      </w:pPr>
    </w:p>
    <w:p w:rsidR="001468F3" w:rsidRDefault="001468F3" w:rsidP="0002056A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1468F3" w:rsidRDefault="001468F3" w:rsidP="0002056A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 id="_x0000_i1027" type="#_x0000_t75" style="width:56.25pt;height:22.5pt;visibility:visible">
            <v:imagedata r:id="rId5" o:title=""/>
          </v:shape>
        </w:pict>
      </w:r>
    </w:p>
    <w:p w:rsidR="001468F3" w:rsidRDefault="001468F3" w:rsidP="0002056A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1468F3" w:rsidRDefault="001468F3" w:rsidP="0002056A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_x0000_i1028" type="#_x0000_t75" style="width:56.25pt;height:22.5pt;visibility:visible">
            <v:imagedata r:id="rId6" o:title=""/>
          </v:shape>
        </w:pict>
      </w:r>
    </w:p>
    <w:p w:rsidR="001468F3" w:rsidRDefault="001468F3" w:rsidP="0002056A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  <w:r>
        <w:rPr>
          <w:noProof/>
          <w:lang w:eastAsia="ru-RU"/>
        </w:rPr>
        <w:pict>
          <v:shape id="_x0000_s1026" type="#_x0000_t75" style="position:absolute;margin-left:9pt;margin-top:14.75pt;width:513pt;height:433.4pt;z-index:251658240">
            <v:imagedata r:id="rId7" o:title="" croptop="2383f" cropbottom="29501f" cropleft="6523f" cropright="2653f"/>
          </v:shape>
        </w:pict>
      </w: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EA36E7">
      <w:pPr>
        <w:rPr>
          <w:szCs w:val="32"/>
        </w:rPr>
      </w:pPr>
    </w:p>
    <w:p w:rsidR="001468F3" w:rsidRDefault="001468F3" w:rsidP="005F59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Каталог координат</w:t>
      </w:r>
    </w:p>
    <w:p w:rsidR="001468F3" w:rsidRDefault="001468F3" w:rsidP="000F748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поворотных точек границы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Казьминка</w:t>
      </w:r>
    </w:p>
    <w:p w:rsidR="001468F3" w:rsidRDefault="001468F3" w:rsidP="000F74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Грушево-Дубовского сельского поселения</w:t>
      </w:r>
    </w:p>
    <w:p w:rsidR="001468F3" w:rsidRDefault="001468F3" w:rsidP="005F5988">
      <w:pPr>
        <w:jc w:val="center"/>
        <w:rPr>
          <w:szCs w:val="32"/>
        </w:rPr>
      </w:pPr>
    </w:p>
    <w:tbl>
      <w:tblPr>
        <w:tblW w:w="5342" w:type="dxa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1980"/>
        <w:gridCol w:w="1647"/>
      </w:tblGrid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val="en-US" w:eastAsia="ru-RU"/>
              </w:rPr>
              <w:t>X(</w:t>
            </w: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val="en-US" w:eastAsia="ru-RU"/>
              </w:rPr>
              <w:t>Y(</w:t>
            </w: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490588,1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2285503,79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490576,85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2285499,17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490564,8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2285495,96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490552,75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2285494,75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490541,1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2285496,37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490529,45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2285499,98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490507,35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2285510,62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490492,25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2285517,66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490474,55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2285524,49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490456,3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2285530,31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490444,05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2285534,73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490428,15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2285538,55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490411,45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2285541,96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490387,55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2285545,98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490365,25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2285549,19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490339,15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2285551,81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490316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2285555,42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490293,7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2285559,44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490266,4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2285564,06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490233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2285571,09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490210,5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2285577,32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490189,6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2285583,75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490171,55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2285589,77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490157,85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2285593,99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490138,75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2285599,81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490126,5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2285603,03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490117,65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2285605,64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490106,6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2285607,65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490095,75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2285608,65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490077,9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2285609,86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490056,6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2285611,87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490005,75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2285613,08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489965,95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2285616,09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489938,6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2285619,1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489906,65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2285624,33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489879,55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2285630,16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489854,6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2285635,58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489830,3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2285643,02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489815,2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2285649,04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489792,9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2285663,31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489768,2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2285677,38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489749,1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2285688,02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489733,25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2285701,08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489719,35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2285715,55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489703,7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2285731,22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489655,61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2285790,85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489649,61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2285817,85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489654,71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2285840,05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489669,41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2285853,55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489684,41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2285864,95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489704,81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2285868,85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489718,31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2285876,95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489728,81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2285883,85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489739,1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2285894,72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489775,01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2285947,15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489785,65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2285965,21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489797,05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2285982,01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489803,05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2286037,21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489810,85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2286078,61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489801,85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2286117,01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489784,45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2286151,21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489722,05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2286208,81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489679,45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2286227,41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489623,65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2286248,41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489591,25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2286268,81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489583,22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2286287,54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489739,58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2286597,55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489734,13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2286530,27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489736,61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2286517,9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489752,41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2286492,71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489806,63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2286451,29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489837,31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2286407,9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489854,84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2286383,01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489946,45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2286297,21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489957,25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2286385,21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489962,51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2286420,63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489978,69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2286432,26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489986,12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2286449,31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489995,96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2286466,14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490002,3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2286477,94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490009,57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2286492,81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490036,54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2286572,94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490070,7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2286663,12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490089,77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2286715,06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490126,15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2286708,01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490143,55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2286690,31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490184,35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2286681,01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490202,65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2286676,21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490240,12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2286670,48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490242,74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2286636,03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490243,62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2286593,53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490246,92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2286539,69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490275,46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2286545,85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490291,27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2286545,29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490305,68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2286540,25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490301,07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2286471,42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490273,75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2286438,31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490301,35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2286370,81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490311,85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2286354,31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490335,55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2286322,21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490317,86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2286206,98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490304,12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2286199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490244,17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2286197,85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490291,61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2286136,2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490286,7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2286122,4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490253,65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2286062,21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490177,75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2285990,11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490174,9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2285985,76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490171,35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2285944,88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490187,6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2285945,33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490205,09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2285937,13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490241,16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2285922,65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490260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2285920,89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490305,47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2285924,56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490328,9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2285920,31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490346,66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2285906,3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490361,35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2285898,1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490424,2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2285895,71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490461,43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2285858,48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490484,13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2285799,88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490481,12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2285701,51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490475,93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2285683,2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490475,93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2285656,97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490497,75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2285628,71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490535,95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2285581,14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490592,61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2285551,9</w:t>
            </w:r>
          </w:p>
        </w:tc>
      </w:tr>
      <w:tr w:rsidR="001468F3" w:rsidRPr="00E64C94" w:rsidTr="00E64C94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490588,1</w:t>
            </w:r>
          </w:p>
        </w:tc>
        <w:tc>
          <w:tcPr>
            <w:tcW w:w="1647" w:type="dxa"/>
            <w:noWrap/>
            <w:vAlign w:val="center"/>
          </w:tcPr>
          <w:p w:rsidR="001468F3" w:rsidRPr="00E64C94" w:rsidRDefault="001468F3" w:rsidP="00E64C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4C94">
              <w:rPr>
                <w:rFonts w:ascii="Times New Roman" w:hAnsi="Times New Roman"/>
                <w:sz w:val="20"/>
                <w:szCs w:val="20"/>
                <w:lang w:eastAsia="ru-RU"/>
              </w:rPr>
              <w:t>2285503,79</w:t>
            </w:r>
          </w:p>
        </w:tc>
      </w:tr>
    </w:tbl>
    <w:p w:rsidR="001468F3" w:rsidRPr="00EA36E7" w:rsidRDefault="001468F3" w:rsidP="00EA36E7">
      <w:pPr>
        <w:rPr>
          <w:szCs w:val="32"/>
        </w:rPr>
      </w:pPr>
    </w:p>
    <w:sectPr w:rsidR="001468F3" w:rsidRPr="00EA36E7" w:rsidSect="0002056A">
      <w:pgSz w:w="11906" w:h="16838"/>
      <w:pgMar w:top="899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AA0"/>
    <w:rsid w:val="0002056A"/>
    <w:rsid w:val="000D4C0D"/>
    <w:rsid w:val="000E5864"/>
    <w:rsid w:val="000F748F"/>
    <w:rsid w:val="001468F3"/>
    <w:rsid w:val="0017748B"/>
    <w:rsid w:val="00225C64"/>
    <w:rsid w:val="00233F3E"/>
    <w:rsid w:val="002956A8"/>
    <w:rsid w:val="002C7667"/>
    <w:rsid w:val="002F53E1"/>
    <w:rsid w:val="003D1FE2"/>
    <w:rsid w:val="003E5C31"/>
    <w:rsid w:val="003F6585"/>
    <w:rsid w:val="00405A34"/>
    <w:rsid w:val="004E3A7B"/>
    <w:rsid w:val="005531F2"/>
    <w:rsid w:val="005B32E9"/>
    <w:rsid w:val="005B7A04"/>
    <w:rsid w:val="005C4F20"/>
    <w:rsid w:val="005F5988"/>
    <w:rsid w:val="00624B4F"/>
    <w:rsid w:val="00655508"/>
    <w:rsid w:val="006855B7"/>
    <w:rsid w:val="006A2392"/>
    <w:rsid w:val="006F6C5C"/>
    <w:rsid w:val="007126A1"/>
    <w:rsid w:val="0075246A"/>
    <w:rsid w:val="0077211B"/>
    <w:rsid w:val="0079715B"/>
    <w:rsid w:val="007D49A8"/>
    <w:rsid w:val="00824C57"/>
    <w:rsid w:val="008C10A6"/>
    <w:rsid w:val="008D1E0D"/>
    <w:rsid w:val="008E5821"/>
    <w:rsid w:val="008E7AA0"/>
    <w:rsid w:val="00910050"/>
    <w:rsid w:val="00934471"/>
    <w:rsid w:val="00936939"/>
    <w:rsid w:val="009E428B"/>
    <w:rsid w:val="009F493E"/>
    <w:rsid w:val="00A73D0A"/>
    <w:rsid w:val="00A761D4"/>
    <w:rsid w:val="00AC17BF"/>
    <w:rsid w:val="00AE2345"/>
    <w:rsid w:val="00B26F22"/>
    <w:rsid w:val="00B37CD5"/>
    <w:rsid w:val="00B37F39"/>
    <w:rsid w:val="00B50F9A"/>
    <w:rsid w:val="00B93D39"/>
    <w:rsid w:val="00B94A46"/>
    <w:rsid w:val="00BB52DD"/>
    <w:rsid w:val="00C80AD4"/>
    <w:rsid w:val="00CA1CF8"/>
    <w:rsid w:val="00CA3883"/>
    <w:rsid w:val="00CA4BA1"/>
    <w:rsid w:val="00DB30C0"/>
    <w:rsid w:val="00DF2E9F"/>
    <w:rsid w:val="00E24FF3"/>
    <w:rsid w:val="00E64C94"/>
    <w:rsid w:val="00E902C2"/>
    <w:rsid w:val="00EA36E7"/>
    <w:rsid w:val="00EE55B6"/>
    <w:rsid w:val="00F81FFB"/>
    <w:rsid w:val="00FE65E4"/>
    <w:rsid w:val="00FE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7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15B"/>
    <w:rPr>
      <w:rFonts w:ascii="Tahoma" w:hAnsi="Tahoma" w:cs="Tahoma"/>
      <w:sz w:val="16"/>
      <w:szCs w:val="16"/>
    </w:rPr>
  </w:style>
  <w:style w:type="paragraph" w:customStyle="1" w:styleId="ParagraphStyle6">
    <w:name w:val="ParagraphStyle6"/>
    <w:hidden/>
    <w:uiPriority w:val="99"/>
    <w:rsid w:val="0002056A"/>
  </w:style>
  <w:style w:type="character" w:customStyle="1" w:styleId="CharacterStyle1">
    <w:name w:val="CharacterStyle1"/>
    <w:hidden/>
    <w:uiPriority w:val="99"/>
    <w:rsid w:val="0002056A"/>
    <w:rPr>
      <w:rFonts w:ascii="Times New Roman" w:hAnsi="Times New Roman"/>
      <w:noProof/>
      <w:color w:val="000000"/>
      <w:sz w:val="20"/>
      <w:u w:val="none"/>
    </w:rPr>
  </w:style>
  <w:style w:type="paragraph" w:customStyle="1" w:styleId="ParagraphStyle0">
    <w:name w:val="ParagraphStyle0"/>
    <w:hidden/>
    <w:uiPriority w:val="99"/>
    <w:rsid w:val="0002056A"/>
    <w:pPr>
      <w:jc w:val="center"/>
    </w:pPr>
  </w:style>
  <w:style w:type="paragraph" w:customStyle="1" w:styleId="ParagraphStyle4">
    <w:name w:val="ParagraphStyle4"/>
    <w:hidden/>
    <w:uiPriority w:val="99"/>
    <w:rsid w:val="0002056A"/>
  </w:style>
  <w:style w:type="paragraph" w:customStyle="1" w:styleId="ParagraphStyle5">
    <w:name w:val="ParagraphStyle5"/>
    <w:hidden/>
    <w:uiPriority w:val="99"/>
    <w:rsid w:val="0002056A"/>
  </w:style>
  <w:style w:type="character" w:customStyle="1" w:styleId="FakeCharacterStyle">
    <w:name w:val="FakeCharacterStyle"/>
    <w:hidden/>
    <w:uiPriority w:val="99"/>
    <w:rsid w:val="0002056A"/>
    <w:rPr>
      <w:sz w:val="2"/>
    </w:rPr>
  </w:style>
  <w:style w:type="character" w:customStyle="1" w:styleId="CharacterStyle0">
    <w:name w:val="CharacterStyle0"/>
    <w:hidden/>
    <w:uiPriority w:val="99"/>
    <w:rsid w:val="0002056A"/>
    <w:rPr>
      <w:rFonts w:ascii="Times New Roman" w:hAnsi="Times New Roman"/>
      <w:b/>
      <w:noProof/>
      <w:color w:val="000000"/>
      <w:sz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0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4</Pages>
  <Words>544</Words>
  <Characters>3107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Мотыльская</dc:creator>
  <cp:keywords/>
  <dc:description/>
  <cp:lastModifiedBy>Пользователь Windows</cp:lastModifiedBy>
  <cp:revision>13</cp:revision>
  <cp:lastPrinted>2018-01-12T11:49:00Z</cp:lastPrinted>
  <dcterms:created xsi:type="dcterms:W3CDTF">2020-06-08T10:50:00Z</dcterms:created>
  <dcterms:modified xsi:type="dcterms:W3CDTF">2020-06-27T11:33:00Z</dcterms:modified>
</cp:coreProperties>
</file>